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D1B" w:rsidRPr="002B2971" w:rsidRDefault="00D66D1B" w:rsidP="002B29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971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D66D1B" w:rsidRPr="002B2971" w:rsidRDefault="00D66D1B" w:rsidP="002B29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971">
        <w:rPr>
          <w:rFonts w:ascii="Times New Roman" w:hAnsi="Times New Roman" w:cs="Times New Roman"/>
          <w:b/>
          <w:bCs/>
          <w:sz w:val="28"/>
          <w:szCs w:val="28"/>
        </w:rPr>
        <w:t>МУНИЦИПАЛЬНОГО РАЙОНА ИМЕНИ ЛАЗО</w:t>
      </w:r>
    </w:p>
    <w:p w:rsidR="00D66D1B" w:rsidRPr="002B2971" w:rsidRDefault="00D66D1B" w:rsidP="002B29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971">
        <w:rPr>
          <w:rFonts w:ascii="Times New Roman" w:hAnsi="Times New Roman" w:cs="Times New Roman"/>
          <w:b/>
          <w:bCs/>
          <w:sz w:val="28"/>
          <w:szCs w:val="28"/>
        </w:rPr>
        <w:t>Хабаровского края</w:t>
      </w:r>
    </w:p>
    <w:p w:rsidR="00D66D1B" w:rsidRPr="002B2971" w:rsidRDefault="00D66D1B" w:rsidP="002B29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6D1B" w:rsidRPr="002B2971" w:rsidRDefault="00D66D1B" w:rsidP="002B29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6D1B" w:rsidRPr="002B2971" w:rsidRDefault="00D66D1B" w:rsidP="002B29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971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D66D1B" w:rsidRPr="002B2971" w:rsidRDefault="00D66D1B" w:rsidP="002B29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6D1B" w:rsidRPr="002B2971" w:rsidRDefault="00D66D1B" w:rsidP="002B297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B297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09</w:t>
      </w:r>
      <w:r w:rsidRPr="002B2971">
        <w:rPr>
          <w:rFonts w:ascii="Times New Roman" w:hAnsi="Times New Roman" w:cs="Times New Roman"/>
          <w:sz w:val="28"/>
          <w:szCs w:val="28"/>
          <w:u w:val="single"/>
        </w:rPr>
        <w:t>.04.2014</w:t>
      </w:r>
      <w:r w:rsidRPr="002B2971">
        <w:rPr>
          <w:rFonts w:ascii="Times New Roman" w:hAnsi="Times New Roman" w:cs="Times New Roman"/>
          <w:sz w:val="28"/>
          <w:szCs w:val="28"/>
        </w:rPr>
        <w:t xml:space="preserve">  №  </w:t>
      </w:r>
      <w:r>
        <w:rPr>
          <w:rFonts w:ascii="Times New Roman" w:hAnsi="Times New Roman" w:cs="Times New Roman"/>
          <w:sz w:val="28"/>
          <w:szCs w:val="28"/>
          <w:u w:val="single"/>
        </w:rPr>
        <w:t>469</w:t>
      </w:r>
      <w:r w:rsidRPr="002B2971">
        <w:rPr>
          <w:rFonts w:ascii="Times New Roman" w:hAnsi="Times New Roman" w:cs="Times New Roman"/>
          <w:sz w:val="28"/>
          <w:szCs w:val="28"/>
          <w:u w:val="single"/>
        </w:rPr>
        <w:t>-па</w:t>
      </w:r>
    </w:p>
    <w:p w:rsidR="00D66D1B" w:rsidRDefault="00D66D1B" w:rsidP="00AA13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AA13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обеспечении оздоровления, отдыха и занятости детей муниципального  района имени Лазо в 2014 году</w:t>
      </w:r>
    </w:p>
    <w:p w:rsidR="00D66D1B" w:rsidRDefault="00D66D1B" w:rsidP="005303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5303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6D1B" w:rsidRPr="0053035B" w:rsidRDefault="00D66D1B" w:rsidP="0053035B">
      <w:pPr>
        <w:spacing w:after="0" w:line="240" w:lineRule="auto"/>
        <w:ind w:left="11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подпрограммой </w:t>
      </w:r>
      <w:r w:rsidRPr="003B23CC">
        <w:rPr>
          <w:rFonts w:ascii="Times New Roman" w:hAnsi="Times New Roman" w:cs="Times New Roman"/>
          <w:sz w:val="28"/>
          <w:szCs w:val="28"/>
          <w:lang w:eastAsia="ru-RU"/>
        </w:rPr>
        <w:t>«Развитие системы оздоровления и отдыха детей»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целевой программы «Развитие образования в муниципальном районе имени Лазо на 2013 – 2016 годы», утвержденной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муниципального района имени Лазо Хабаровского края от 27.03.2013 № 332-па,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0582F">
        <w:rPr>
          <w:rFonts w:ascii="Times New Roman" w:hAnsi="Times New Roman" w:cs="Times New Roman"/>
          <w:sz w:val="28"/>
          <w:szCs w:val="28"/>
        </w:rPr>
        <w:t xml:space="preserve"> целью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оздоровления, отдыха и занятости </w:t>
      </w:r>
      <w:r w:rsidRPr="0010582F">
        <w:rPr>
          <w:rFonts w:ascii="Times New Roman" w:hAnsi="Times New Roman" w:cs="Times New Roman"/>
          <w:sz w:val="28"/>
          <w:szCs w:val="28"/>
        </w:rPr>
        <w:t>дет</w:t>
      </w:r>
      <w:r>
        <w:rPr>
          <w:rFonts w:ascii="Times New Roman" w:hAnsi="Times New Roman" w:cs="Times New Roman"/>
          <w:sz w:val="28"/>
          <w:szCs w:val="28"/>
        </w:rPr>
        <w:t>ей  муниципального района имени Лазо в 2014</w:t>
      </w:r>
      <w:r w:rsidRPr="0010582F">
        <w:rPr>
          <w:rFonts w:ascii="Times New Roman" w:hAnsi="Times New Roman" w:cs="Times New Roman"/>
          <w:sz w:val="28"/>
          <w:szCs w:val="28"/>
        </w:rPr>
        <w:t xml:space="preserve"> году администрация муниципального района</w:t>
      </w:r>
    </w:p>
    <w:p w:rsidR="00D66D1B" w:rsidRDefault="00D66D1B" w:rsidP="00CA416C">
      <w:pPr>
        <w:pStyle w:val="BodyText2"/>
        <w:jc w:val="both"/>
      </w:pPr>
      <w:r w:rsidRPr="0010582F">
        <w:t>ПОСТАНОВЛЯЕТ:</w:t>
      </w:r>
    </w:p>
    <w:p w:rsidR="00D66D1B" w:rsidRDefault="00D66D1B" w:rsidP="00346B85">
      <w:pPr>
        <w:pStyle w:val="1"/>
        <w:tabs>
          <w:tab w:val="left" w:pos="720"/>
        </w:tabs>
        <w:jc w:val="both"/>
      </w:pPr>
      <w:r>
        <w:tab/>
      </w:r>
      <w:r w:rsidRPr="0010582F">
        <w:t xml:space="preserve">1. Утвердить </w:t>
      </w:r>
      <w:r>
        <w:t>прилагаемые:</w:t>
      </w:r>
    </w:p>
    <w:p w:rsidR="00D66D1B" w:rsidRDefault="00D66D1B" w:rsidP="00346B85">
      <w:pPr>
        <w:pStyle w:val="1"/>
        <w:tabs>
          <w:tab w:val="left" w:pos="720"/>
        </w:tabs>
        <w:jc w:val="both"/>
      </w:pPr>
      <w:r>
        <w:tab/>
        <w:t>1.1. П</w:t>
      </w:r>
      <w:r w:rsidRPr="0010582F">
        <w:t>лан подготовки и проведения летней оздоровительной кампании в муници</w:t>
      </w:r>
      <w:r>
        <w:t>пальном районе имени Лазо в 2014</w:t>
      </w:r>
      <w:r w:rsidRPr="0010582F">
        <w:t xml:space="preserve"> году</w:t>
      </w:r>
      <w:r>
        <w:t>.</w:t>
      </w:r>
    </w:p>
    <w:p w:rsidR="00D66D1B" w:rsidRDefault="00D66D1B" w:rsidP="004A6CE0">
      <w:pPr>
        <w:pStyle w:val="ListParagraph"/>
        <w:ind w:left="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1.2. Состав  Совета по организации  отдыха,  оздоровления и занятости детей </w:t>
      </w:r>
      <w:r w:rsidRPr="00560783">
        <w:rPr>
          <w:sz w:val="28"/>
          <w:szCs w:val="28"/>
        </w:rPr>
        <w:t>в  муниц</w:t>
      </w:r>
      <w:r>
        <w:rPr>
          <w:sz w:val="28"/>
          <w:szCs w:val="28"/>
        </w:rPr>
        <w:t>ипальном   районе   имени  Лазо в 2014 году.</w:t>
      </w:r>
    </w:p>
    <w:p w:rsidR="00D66D1B" w:rsidRDefault="00D66D1B" w:rsidP="004A6CE0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4A6CE0">
        <w:rPr>
          <w:sz w:val="28"/>
          <w:szCs w:val="28"/>
        </w:rPr>
        <w:t xml:space="preserve">Порядок оплаты стоимости путевки в оздоровительные лагеря с дневным пребыванием и профильные объединения с питанием детей в муниципальном районе имени Лазо  в период </w:t>
      </w:r>
      <w:r>
        <w:rPr>
          <w:sz w:val="28"/>
          <w:szCs w:val="28"/>
        </w:rPr>
        <w:t>летних каникул в 2014</w:t>
      </w:r>
      <w:r w:rsidRPr="004A6CE0">
        <w:rPr>
          <w:sz w:val="28"/>
          <w:szCs w:val="28"/>
        </w:rPr>
        <w:t xml:space="preserve"> году.</w:t>
      </w:r>
    </w:p>
    <w:p w:rsidR="00D66D1B" w:rsidRPr="006C581B" w:rsidRDefault="00D66D1B" w:rsidP="006C581B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C581B">
        <w:rPr>
          <w:sz w:val="28"/>
          <w:szCs w:val="28"/>
        </w:rPr>
        <w:t>Определить сроки  проведения смен в оздоровительных лагерях с дневным пребыванием детей в муниципальном районе имени Лазо:</w:t>
      </w:r>
    </w:p>
    <w:p w:rsidR="00D66D1B" w:rsidRDefault="00D66D1B" w:rsidP="006C581B">
      <w:pPr>
        <w:pStyle w:val="ListParagraph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 смена – с 02 по 23 июня 2014 года;</w:t>
      </w:r>
    </w:p>
    <w:p w:rsidR="00D66D1B" w:rsidRDefault="00D66D1B" w:rsidP="006C581B">
      <w:pPr>
        <w:pStyle w:val="ListParagraph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 смена – с 27 июня по 17 июля 2014 года;</w:t>
      </w:r>
    </w:p>
    <w:p w:rsidR="00D66D1B" w:rsidRDefault="00D66D1B" w:rsidP="004A6CE0">
      <w:pPr>
        <w:pStyle w:val="ListParagraph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 смена – с 21 июля по 09 августа 2014 года.</w:t>
      </w:r>
    </w:p>
    <w:p w:rsidR="00D66D1B" w:rsidRPr="00346B85" w:rsidRDefault="00D66D1B" w:rsidP="00346B8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46B85">
        <w:rPr>
          <w:rFonts w:ascii="Times New Roman" w:hAnsi="Times New Roman" w:cs="Times New Roman"/>
          <w:sz w:val="28"/>
          <w:szCs w:val="28"/>
        </w:rPr>
        <w:t>. Управлению образования  администрации   муниципального района имени Лазо (Бунбунова О.Г.):</w:t>
      </w:r>
    </w:p>
    <w:p w:rsidR="00D66D1B" w:rsidRDefault="00D66D1B" w:rsidP="00346B85">
      <w:pPr>
        <w:pStyle w:val="BodyText2"/>
        <w:jc w:val="both"/>
      </w:pPr>
      <w:r>
        <w:tab/>
        <w:t>3</w:t>
      </w:r>
      <w:r w:rsidRPr="0010582F">
        <w:t>.1. Осуществлять координацию работы по обеспечению отдыха,     оздоровления     и     занятости  дет</w:t>
      </w:r>
      <w:r>
        <w:t>ей в муниципальном районе в 2014</w:t>
      </w:r>
      <w:r w:rsidRPr="0010582F">
        <w:t xml:space="preserve"> году. </w:t>
      </w:r>
      <w:r w:rsidRPr="0010582F">
        <w:tab/>
        <w:t>Срок - постоянно.</w:t>
      </w:r>
    </w:p>
    <w:p w:rsidR="00D66D1B" w:rsidRPr="0010582F" w:rsidRDefault="00D66D1B" w:rsidP="00196A9E">
      <w:pPr>
        <w:pStyle w:val="BodyText2"/>
        <w:ind w:firstLine="708"/>
        <w:jc w:val="both"/>
      </w:pPr>
      <w:r>
        <w:t>3</w:t>
      </w:r>
      <w:r w:rsidRPr="0010582F">
        <w:t>.2.  Обеспечить:</w:t>
      </w:r>
    </w:p>
    <w:p w:rsidR="00D66D1B" w:rsidRPr="0010582F" w:rsidRDefault="00D66D1B" w:rsidP="00346B85">
      <w:pPr>
        <w:pStyle w:val="BodyText2"/>
        <w:jc w:val="both"/>
      </w:pPr>
      <w:r>
        <w:tab/>
        <w:t>3</w:t>
      </w:r>
      <w:r w:rsidRPr="0010582F">
        <w:t xml:space="preserve">.2.1. Организацию отдыха детей школьного возраста в оздоровительных лагерях с дневным пребыванием и </w:t>
      </w:r>
      <w:r>
        <w:t xml:space="preserve">летних </w:t>
      </w:r>
      <w:r w:rsidRPr="0010582F">
        <w:t>профильных формированиях.</w:t>
      </w:r>
    </w:p>
    <w:p w:rsidR="00D66D1B" w:rsidRPr="0010582F" w:rsidRDefault="00D66D1B" w:rsidP="00CA416C">
      <w:pPr>
        <w:pStyle w:val="BodyText2"/>
        <w:jc w:val="both"/>
      </w:pPr>
      <w:r>
        <w:tab/>
        <w:t>Срок – каникулярный период 2014</w:t>
      </w:r>
      <w:r w:rsidRPr="0010582F">
        <w:t xml:space="preserve"> года.</w:t>
      </w:r>
    </w:p>
    <w:p w:rsidR="00D66D1B" w:rsidRPr="0010582F" w:rsidRDefault="00D66D1B" w:rsidP="00CA416C">
      <w:pPr>
        <w:pStyle w:val="BodyText2"/>
        <w:jc w:val="both"/>
      </w:pPr>
      <w:r>
        <w:tab/>
        <w:t>3</w:t>
      </w:r>
      <w:r w:rsidRPr="0010582F">
        <w:t>.2.2. Безопасность жизни и здоровья детей, выполнение мер противопожарной безопасности в оздоровительных лагерях с дневным пребыванием детей и профильных формированиях.</w:t>
      </w:r>
    </w:p>
    <w:p w:rsidR="00D66D1B" w:rsidRPr="0010582F" w:rsidRDefault="00D66D1B" w:rsidP="00CA416C">
      <w:pPr>
        <w:pStyle w:val="BodyText2"/>
        <w:jc w:val="both"/>
      </w:pPr>
      <w:r>
        <w:tab/>
        <w:t>Срок – каникулярный период 2014</w:t>
      </w:r>
      <w:r w:rsidRPr="0010582F">
        <w:t xml:space="preserve"> года.</w:t>
      </w:r>
    </w:p>
    <w:p w:rsidR="00D66D1B" w:rsidRPr="0010582F" w:rsidRDefault="00D66D1B" w:rsidP="00CA416C">
      <w:pPr>
        <w:pStyle w:val="BodyText2"/>
        <w:jc w:val="both"/>
      </w:pPr>
      <w:r>
        <w:tab/>
        <w:t>3</w:t>
      </w:r>
      <w:r w:rsidRPr="0010582F">
        <w:t>.2.3. Организацию питания детей в соответствии с требованиями СанПиН 2.4.4.2599-10 «Гигиенические требованию к устройству, содержанию и организации режима в оздоровительных учреждениях с дневным пребыванием детей в период каникул».</w:t>
      </w:r>
    </w:p>
    <w:p w:rsidR="00D66D1B" w:rsidRPr="0010582F" w:rsidRDefault="00D66D1B" w:rsidP="00CA416C">
      <w:pPr>
        <w:pStyle w:val="BodyText2"/>
        <w:jc w:val="both"/>
      </w:pPr>
      <w:r>
        <w:tab/>
        <w:t>Срок – каникулярный период 2014</w:t>
      </w:r>
      <w:r w:rsidRPr="0010582F">
        <w:t xml:space="preserve"> года.</w:t>
      </w:r>
    </w:p>
    <w:p w:rsidR="00D66D1B" w:rsidRPr="0010582F" w:rsidRDefault="00D66D1B" w:rsidP="00CA416C">
      <w:pPr>
        <w:pStyle w:val="BodyText2"/>
        <w:jc w:val="both"/>
      </w:pPr>
      <w:r>
        <w:tab/>
        <w:t>3</w:t>
      </w:r>
      <w:r w:rsidRPr="0010582F">
        <w:t>.2.4. 100 % занятость школьников, состоящих на учете в подразделении по делам несовершеннолетних ОМВД России по району имени Лазо, комиссии по делам несовершеннолетних муниципального района имени Лазо в течение каникул.</w:t>
      </w:r>
    </w:p>
    <w:p w:rsidR="00D66D1B" w:rsidRPr="0010582F" w:rsidRDefault="00D66D1B" w:rsidP="00CA416C">
      <w:pPr>
        <w:pStyle w:val="BodyText2"/>
        <w:jc w:val="both"/>
      </w:pPr>
      <w:r>
        <w:tab/>
        <w:t>Срок – каникулярный период 2014</w:t>
      </w:r>
      <w:r w:rsidRPr="0010582F">
        <w:t xml:space="preserve"> года.</w:t>
      </w:r>
    </w:p>
    <w:p w:rsidR="00D66D1B" w:rsidRPr="0010582F" w:rsidRDefault="00D66D1B" w:rsidP="00CA416C">
      <w:pPr>
        <w:pStyle w:val="BodyText2"/>
        <w:jc w:val="both"/>
      </w:pPr>
      <w:r>
        <w:tab/>
        <w:t>3</w:t>
      </w:r>
      <w:r w:rsidRPr="0010582F">
        <w:t>.3. Продолжить практику широкого информирования населения о подготовке и проведении летней оздоровительной кампании в муниципальном районе имени Лазо.</w:t>
      </w:r>
    </w:p>
    <w:p w:rsidR="00D66D1B" w:rsidRPr="0010582F" w:rsidRDefault="00D66D1B" w:rsidP="00CA416C">
      <w:pPr>
        <w:pStyle w:val="BodyText2"/>
        <w:jc w:val="both"/>
      </w:pPr>
      <w:r>
        <w:tab/>
        <w:t>Срок – каникулярный период 2014</w:t>
      </w:r>
      <w:r w:rsidRPr="0010582F">
        <w:t xml:space="preserve"> года.</w:t>
      </w:r>
    </w:p>
    <w:p w:rsidR="00D66D1B" w:rsidRPr="0010582F" w:rsidRDefault="00D66D1B" w:rsidP="00CA416C">
      <w:pPr>
        <w:pStyle w:val="BodyText2"/>
        <w:jc w:val="both"/>
      </w:pPr>
      <w:r>
        <w:tab/>
        <w:t>3</w:t>
      </w:r>
      <w:r w:rsidRPr="0010582F">
        <w:t>.4. Совместно с Отделом культуры, молодежной политики и спорта администрации муниципальн</w:t>
      </w:r>
      <w:r>
        <w:t>ого района имени Лазо (Щекота Т.В.</w:t>
      </w:r>
      <w:r w:rsidRPr="0010582F">
        <w:t xml:space="preserve">): </w:t>
      </w:r>
    </w:p>
    <w:p w:rsidR="00D66D1B" w:rsidRPr="0010582F" w:rsidRDefault="00D66D1B" w:rsidP="00CA416C">
      <w:pPr>
        <w:pStyle w:val="BodyText2"/>
        <w:jc w:val="both"/>
      </w:pPr>
      <w:r>
        <w:tab/>
        <w:t>3</w:t>
      </w:r>
      <w:r w:rsidRPr="0010582F">
        <w:t>.4.1. Разработать программы подготовки и проведения экологических и краеведческих экспедиций учащихся.</w:t>
      </w:r>
    </w:p>
    <w:p w:rsidR="00D66D1B" w:rsidRPr="0010582F" w:rsidRDefault="00D66D1B" w:rsidP="00CA416C">
      <w:pPr>
        <w:pStyle w:val="BodyText2"/>
        <w:jc w:val="both"/>
      </w:pPr>
      <w:r>
        <w:tab/>
        <w:t>Срок - до 01 июня 2014</w:t>
      </w:r>
      <w:r w:rsidRPr="0010582F">
        <w:t xml:space="preserve"> года.</w:t>
      </w:r>
    </w:p>
    <w:p w:rsidR="00D66D1B" w:rsidRPr="0010582F" w:rsidRDefault="00D66D1B" w:rsidP="00CA416C">
      <w:pPr>
        <w:pStyle w:val="BodyText2"/>
        <w:jc w:val="both"/>
      </w:pPr>
      <w:r>
        <w:tab/>
        <w:t>3</w:t>
      </w:r>
      <w:r w:rsidRPr="0010582F">
        <w:t xml:space="preserve">.4.2. Провести районный конкурс </w:t>
      </w:r>
      <w:r>
        <w:t>социальных</w:t>
      </w:r>
      <w:r w:rsidRPr="0010582F">
        <w:t xml:space="preserve"> проектов среди образовательных учреждений </w:t>
      </w:r>
      <w:r>
        <w:t xml:space="preserve">и учреждений культуры </w:t>
      </w:r>
      <w:r w:rsidRPr="0010582F">
        <w:t>муниципального района.</w:t>
      </w:r>
    </w:p>
    <w:p w:rsidR="00D66D1B" w:rsidRPr="0010582F" w:rsidRDefault="00D66D1B" w:rsidP="00CA416C">
      <w:pPr>
        <w:pStyle w:val="BodyText2"/>
        <w:jc w:val="both"/>
      </w:pPr>
      <w:r>
        <w:tab/>
        <w:t>Срок - до 15 сентября  2014</w:t>
      </w:r>
      <w:r w:rsidRPr="0010582F">
        <w:t xml:space="preserve"> года.</w:t>
      </w:r>
    </w:p>
    <w:p w:rsidR="00D66D1B" w:rsidRPr="0010582F" w:rsidRDefault="00D66D1B" w:rsidP="00CA416C">
      <w:pPr>
        <w:pStyle w:val="BodyText2"/>
        <w:tabs>
          <w:tab w:val="left" w:pos="709"/>
        </w:tabs>
        <w:jc w:val="both"/>
      </w:pPr>
      <w:r>
        <w:tab/>
        <w:t>4</w:t>
      </w:r>
      <w:r w:rsidRPr="0010582F">
        <w:t>. Отделу  культуры, молодежной политики и спорта администрации</w:t>
      </w:r>
      <w:r>
        <w:t xml:space="preserve"> муниципального района (Щекота Т.В.</w:t>
      </w:r>
      <w:r w:rsidRPr="0010582F">
        <w:t>):</w:t>
      </w:r>
    </w:p>
    <w:p w:rsidR="00D66D1B" w:rsidRPr="0010582F" w:rsidRDefault="00D66D1B" w:rsidP="00CA416C">
      <w:pPr>
        <w:pStyle w:val="BodyText2"/>
        <w:tabs>
          <w:tab w:val="left" w:pos="0"/>
        </w:tabs>
        <w:jc w:val="both"/>
      </w:pPr>
      <w:r w:rsidRPr="0010582F">
        <w:tab/>
      </w:r>
      <w:r>
        <w:t>4</w:t>
      </w:r>
      <w:r w:rsidRPr="0010582F">
        <w:t>.1. Организовать в летний период проведение   районных   спартакиад,   эстафет, спортив</w:t>
      </w:r>
      <w:r>
        <w:t>ных игр среди детей городских и сельских поселений муниципального района</w:t>
      </w:r>
      <w:r w:rsidRPr="0010582F">
        <w:t>, привлекая детей с ограниченными возможностями, детей-инвалидов, детей «группы риска».</w:t>
      </w:r>
    </w:p>
    <w:p w:rsidR="00D66D1B" w:rsidRPr="0010582F" w:rsidRDefault="00D66D1B" w:rsidP="00CA416C">
      <w:pPr>
        <w:pStyle w:val="BodyText2"/>
        <w:tabs>
          <w:tab w:val="left" w:pos="0"/>
        </w:tabs>
        <w:jc w:val="both"/>
      </w:pPr>
      <w:r>
        <w:tab/>
        <w:t>Срок – каникулярный период 2014</w:t>
      </w:r>
      <w:r w:rsidRPr="0010582F">
        <w:t xml:space="preserve"> года.</w:t>
      </w:r>
    </w:p>
    <w:p w:rsidR="00D66D1B" w:rsidRPr="0010582F" w:rsidRDefault="00D66D1B" w:rsidP="00CA416C">
      <w:pPr>
        <w:pStyle w:val="BodyText2"/>
        <w:tabs>
          <w:tab w:val="left" w:pos="0"/>
        </w:tabs>
        <w:jc w:val="both"/>
      </w:pPr>
      <w:r>
        <w:tab/>
        <w:t>4</w:t>
      </w:r>
      <w:r w:rsidRPr="0010582F">
        <w:t>.2. Осуществлять контроль за организацией работы детских творческих объединений без питания на базе учреждений культуры  в период летних каникул, приоритетно в третью смену.</w:t>
      </w:r>
    </w:p>
    <w:p w:rsidR="00D66D1B" w:rsidRPr="0010582F" w:rsidRDefault="00D66D1B" w:rsidP="00CA416C">
      <w:pPr>
        <w:pStyle w:val="BodyText2"/>
        <w:jc w:val="both"/>
      </w:pPr>
      <w:r>
        <w:tab/>
        <w:t>Срок – июнь - август 2014</w:t>
      </w:r>
      <w:r w:rsidRPr="0010582F">
        <w:t xml:space="preserve"> года.</w:t>
      </w:r>
    </w:p>
    <w:p w:rsidR="00D66D1B" w:rsidRPr="0010582F" w:rsidRDefault="00D66D1B" w:rsidP="00CA416C">
      <w:pPr>
        <w:pStyle w:val="BodyText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Pr="0010582F">
        <w:rPr>
          <w:rFonts w:ascii="Times New Roman" w:hAnsi="Times New Roman" w:cs="Times New Roman"/>
          <w:sz w:val="28"/>
          <w:szCs w:val="28"/>
        </w:rPr>
        <w:t xml:space="preserve">.3. Совместно с муниципальным бюджетным учреждением «Молодежный центр муниципального </w:t>
      </w:r>
      <w:r>
        <w:rPr>
          <w:rFonts w:ascii="Times New Roman" w:hAnsi="Times New Roman" w:cs="Times New Roman"/>
          <w:sz w:val="28"/>
          <w:szCs w:val="28"/>
        </w:rPr>
        <w:t>района имени Лазо» (Ермушева А.И.</w:t>
      </w:r>
      <w:r w:rsidRPr="0010582F">
        <w:rPr>
          <w:rFonts w:ascii="Times New Roman" w:hAnsi="Times New Roman" w:cs="Times New Roman"/>
          <w:sz w:val="28"/>
          <w:szCs w:val="28"/>
        </w:rPr>
        <w:t>) организов</w:t>
      </w:r>
      <w:r>
        <w:rPr>
          <w:rFonts w:ascii="Times New Roman" w:hAnsi="Times New Roman" w:cs="Times New Roman"/>
          <w:sz w:val="28"/>
          <w:szCs w:val="28"/>
        </w:rPr>
        <w:t>ать проведение профильных смен</w:t>
      </w:r>
      <w:r w:rsidRPr="0010582F">
        <w:rPr>
          <w:rFonts w:ascii="Times New Roman" w:hAnsi="Times New Roman" w:cs="Times New Roman"/>
          <w:sz w:val="28"/>
          <w:szCs w:val="28"/>
        </w:rPr>
        <w:t xml:space="preserve"> для детей «группы риск</w:t>
      </w:r>
      <w:r>
        <w:rPr>
          <w:rFonts w:ascii="Times New Roman" w:hAnsi="Times New Roman" w:cs="Times New Roman"/>
          <w:sz w:val="28"/>
          <w:szCs w:val="28"/>
        </w:rPr>
        <w:t>а» в период летних  каникул 2014</w:t>
      </w:r>
      <w:r w:rsidRPr="0010582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66D1B" w:rsidRPr="0010582F" w:rsidRDefault="00D66D1B" w:rsidP="00CA416C">
      <w:pPr>
        <w:pStyle w:val="BodyText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– июнь - июль 2014</w:t>
      </w:r>
      <w:r w:rsidRPr="0010582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66D1B" w:rsidRPr="0010582F" w:rsidRDefault="00D66D1B" w:rsidP="00CA416C">
      <w:pPr>
        <w:pStyle w:val="BodyText2"/>
        <w:jc w:val="both"/>
      </w:pPr>
      <w:r>
        <w:tab/>
        <w:t>5</w:t>
      </w:r>
      <w:r w:rsidRPr="0010582F">
        <w:t>.  Рекомендовать:</w:t>
      </w:r>
    </w:p>
    <w:p w:rsidR="00D66D1B" w:rsidRPr="0010582F" w:rsidRDefault="00D66D1B" w:rsidP="00CA416C">
      <w:pPr>
        <w:pStyle w:val="BodyText2"/>
        <w:jc w:val="both"/>
      </w:pPr>
      <w:r>
        <w:tab/>
        <w:t>5</w:t>
      </w:r>
      <w:r w:rsidRPr="0010582F">
        <w:t>.1. Главным врачам краевых государственных бюджетных учреждений «Центральная районная больница района имени Лазо»     (Арония И.В), «Мухенская больница» (Кушкян С.С.), «Хорская больница» (Котовщикова Е.В.) организовать контроль за обеспечением:</w:t>
      </w:r>
    </w:p>
    <w:p w:rsidR="00D66D1B" w:rsidRPr="0010582F" w:rsidRDefault="00D66D1B" w:rsidP="00CA416C">
      <w:pPr>
        <w:pStyle w:val="BodyText2"/>
        <w:jc w:val="both"/>
      </w:pPr>
      <w:r>
        <w:tab/>
        <w:t>5</w:t>
      </w:r>
      <w:r w:rsidRPr="0010582F">
        <w:t>.1.1. Оздоровительных л</w:t>
      </w:r>
      <w:r>
        <w:t>агерей и профильных объединений</w:t>
      </w:r>
      <w:r w:rsidRPr="0010582F">
        <w:t xml:space="preserve"> кадрами медицинских работников</w:t>
      </w:r>
      <w:r>
        <w:t>, в соответствии с соглашениями между образовательными учреждениями муниципального района и учреждениями здравоохранения</w:t>
      </w:r>
      <w:r w:rsidRPr="0010582F">
        <w:t>.</w:t>
      </w:r>
    </w:p>
    <w:p w:rsidR="00D66D1B" w:rsidRPr="0010582F" w:rsidRDefault="00D66D1B" w:rsidP="00CA416C">
      <w:pPr>
        <w:pStyle w:val="BodyText2"/>
        <w:jc w:val="both"/>
      </w:pPr>
      <w:r>
        <w:tab/>
        <w:t>Срок – каникулярный период 2014</w:t>
      </w:r>
      <w:r w:rsidRPr="0010582F">
        <w:t xml:space="preserve"> года.</w:t>
      </w:r>
    </w:p>
    <w:p w:rsidR="00D66D1B" w:rsidRPr="0010582F" w:rsidRDefault="00D66D1B" w:rsidP="00CA416C">
      <w:pPr>
        <w:pStyle w:val="BodyText2"/>
        <w:jc w:val="both"/>
      </w:pPr>
      <w:r>
        <w:tab/>
        <w:t>5.1.2</w:t>
      </w:r>
      <w:r w:rsidRPr="0010582F">
        <w:t>. Проведения медицинских осмотров и оздоровления детей, посещающих оздоровительные лагеря с дневным пребыванием</w:t>
      </w:r>
      <w:r>
        <w:t xml:space="preserve"> детей и профильные объединения</w:t>
      </w:r>
      <w:r w:rsidRPr="0010582F">
        <w:t>, используя базу муниципальных учреждений здравоохранения муниципального района.</w:t>
      </w:r>
    </w:p>
    <w:p w:rsidR="00D66D1B" w:rsidRPr="0010582F" w:rsidRDefault="00D66D1B" w:rsidP="00CA416C">
      <w:pPr>
        <w:pStyle w:val="BodyText2"/>
        <w:jc w:val="both"/>
      </w:pPr>
      <w:r>
        <w:tab/>
        <w:t>Срок – 2014</w:t>
      </w:r>
      <w:r w:rsidRPr="0010582F">
        <w:t xml:space="preserve"> год</w:t>
      </w:r>
      <w:r>
        <w:t>.</w:t>
      </w:r>
    </w:p>
    <w:p w:rsidR="00D66D1B" w:rsidRPr="0010582F" w:rsidRDefault="00D66D1B" w:rsidP="00CA416C">
      <w:pPr>
        <w:pStyle w:val="BodyText2"/>
        <w:tabs>
          <w:tab w:val="left" w:pos="0"/>
        </w:tabs>
        <w:jc w:val="both"/>
      </w:pPr>
      <w:r>
        <w:tab/>
        <w:t>5</w:t>
      </w:r>
      <w:r w:rsidRPr="0010582F">
        <w:t xml:space="preserve">.2.   Краевому государственному казенному учреждению «Центр социальной поддержки населения по району имени Лазо» (Белячкова Н.Т.) принять меры  по организации отдыха, оздоровления детей </w:t>
      </w:r>
      <w:r>
        <w:t>из малоимущих семей, детей-инвалидов.</w:t>
      </w:r>
    </w:p>
    <w:p w:rsidR="00D66D1B" w:rsidRPr="0010582F" w:rsidRDefault="00D66D1B" w:rsidP="00CA416C">
      <w:pPr>
        <w:pStyle w:val="BodyText2"/>
        <w:jc w:val="both"/>
      </w:pPr>
      <w:r>
        <w:tab/>
        <w:t>Срок –  2014</w:t>
      </w:r>
      <w:r w:rsidRPr="0010582F">
        <w:t xml:space="preserve"> год.</w:t>
      </w:r>
    </w:p>
    <w:p w:rsidR="00D66D1B" w:rsidRPr="0010582F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Pr="0010582F">
        <w:rPr>
          <w:rFonts w:ascii="Times New Roman" w:hAnsi="Times New Roman" w:cs="Times New Roman"/>
          <w:sz w:val="28"/>
          <w:szCs w:val="28"/>
        </w:rPr>
        <w:t>.3.  Главам   городских   и  сельских  поселений   муниципального  района:</w:t>
      </w:r>
    </w:p>
    <w:p w:rsidR="00D66D1B" w:rsidRPr="0010582F" w:rsidRDefault="00D66D1B" w:rsidP="00CA416C">
      <w:pPr>
        <w:pStyle w:val="BodyTextIndent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5.3.1. </w:t>
      </w:r>
      <w:r w:rsidRPr="0010582F">
        <w:rPr>
          <w:rFonts w:ascii="Times New Roman" w:hAnsi="Times New Roman" w:cs="Times New Roman"/>
          <w:sz w:val="28"/>
          <w:szCs w:val="28"/>
        </w:rPr>
        <w:t>Утвердить план</w:t>
      </w:r>
      <w:r>
        <w:rPr>
          <w:rFonts w:ascii="Times New Roman" w:hAnsi="Times New Roman" w:cs="Times New Roman"/>
          <w:sz w:val="28"/>
          <w:szCs w:val="28"/>
        </w:rPr>
        <w:t xml:space="preserve"> подготовки и проведения летней оздоровительной кампании 2014</w:t>
      </w:r>
      <w:r w:rsidRPr="0010582F">
        <w:rPr>
          <w:rFonts w:ascii="Times New Roman" w:hAnsi="Times New Roman" w:cs="Times New Roman"/>
          <w:sz w:val="28"/>
          <w:szCs w:val="28"/>
        </w:rPr>
        <w:t xml:space="preserve"> года на территории поселения.</w:t>
      </w:r>
    </w:p>
    <w:p w:rsidR="00D66D1B" w:rsidRPr="0010582F" w:rsidRDefault="00D66D1B" w:rsidP="00CA416C">
      <w:pPr>
        <w:pStyle w:val="BodyTextIndent3"/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Срок – до 30 марта 2014</w:t>
      </w:r>
      <w:r w:rsidRPr="0010582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66D1B" w:rsidRPr="0010582F" w:rsidRDefault="00D66D1B" w:rsidP="00CA416C">
      <w:pPr>
        <w:pStyle w:val="BodyTextIndent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0582F">
        <w:rPr>
          <w:rFonts w:ascii="Times New Roman" w:hAnsi="Times New Roman" w:cs="Times New Roman"/>
          <w:sz w:val="28"/>
          <w:szCs w:val="28"/>
        </w:rPr>
        <w:t>.3.2.  Провести работу по созданию Совета по организации летнего отдыха, оздор</w:t>
      </w:r>
      <w:r>
        <w:rPr>
          <w:rFonts w:ascii="Times New Roman" w:hAnsi="Times New Roman" w:cs="Times New Roman"/>
          <w:sz w:val="28"/>
          <w:szCs w:val="28"/>
        </w:rPr>
        <w:t>овления и занятости детей в 2014</w:t>
      </w:r>
      <w:r w:rsidRPr="0010582F">
        <w:rPr>
          <w:rFonts w:ascii="Times New Roman" w:hAnsi="Times New Roman" w:cs="Times New Roman"/>
          <w:sz w:val="28"/>
          <w:szCs w:val="28"/>
        </w:rPr>
        <w:t xml:space="preserve"> году на территории поселения.</w:t>
      </w:r>
    </w:p>
    <w:p w:rsidR="00D66D1B" w:rsidRPr="0010582F" w:rsidRDefault="00D66D1B" w:rsidP="00CA416C">
      <w:pPr>
        <w:pStyle w:val="BodyTextIndent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– до 30 марта 2014</w:t>
      </w:r>
      <w:r w:rsidRPr="0010582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66D1B" w:rsidRPr="0010582F" w:rsidRDefault="00D66D1B" w:rsidP="00CA416C">
      <w:pPr>
        <w:pStyle w:val="BodyTextIndent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0582F">
        <w:rPr>
          <w:rFonts w:ascii="Times New Roman" w:hAnsi="Times New Roman" w:cs="Times New Roman"/>
          <w:sz w:val="28"/>
          <w:szCs w:val="28"/>
        </w:rPr>
        <w:t>.3.3.Разработать план мероприятий по профилактике правонарушений и безнадзорности подростков «группы риска» в каникулярный период на территории поселения.</w:t>
      </w:r>
    </w:p>
    <w:p w:rsidR="00D66D1B" w:rsidRDefault="00D66D1B" w:rsidP="00CA416C">
      <w:pPr>
        <w:pStyle w:val="BodyTextIndent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– до 10 апреля 2014</w:t>
      </w:r>
      <w:r w:rsidRPr="0010582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66D1B" w:rsidRPr="0010582F" w:rsidRDefault="00D66D1B" w:rsidP="00CA416C">
      <w:pPr>
        <w:pStyle w:val="BodyTextIndent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0582F">
        <w:rPr>
          <w:rFonts w:ascii="Times New Roman" w:hAnsi="Times New Roman" w:cs="Times New Roman"/>
          <w:sz w:val="28"/>
          <w:szCs w:val="28"/>
        </w:rPr>
        <w:t>.3.4.  Организовать взаимодействие всех заинтересованных служб и ведомств с целью своевременного и качественного исполнения мероприятий, направленных на подготовку и проведение летней оздоровительной кампании на территории поселения.</w:t>
      </w:r>
    </w:p>
    <w:p w:rsidR="00D66D1B" w:rsidRPr="0010582F" w:rsidRDefault="00D66D1B" w:rsidP="00CA416C">
      <w:pPr>
        <w:pStyle w:val="BodyTextIndent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– каникулярный период 2014</w:t>
      </w:r>
      <w:r w:rsidRPr="0010582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66D1B" w:rsidRPr="0010582F" w:rsidRDefault="00D66D1B" w:rsidP="00CA416C">
      <w:pPr>
        <w:pStyle w:val="BodyText"/>
        <w:tabs>
          <w:tab w:val="left" w:pos="720"/>
          <w:tab w:val="left" w:pos="1560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Pr="0010582F">
        <w:rPr>
          <w:rFonts w:ascii="Times New Roman" w:hAnsi="Times New Roman" w:cs="Times New Roman"/>
          <w:sz w:val="28"/>
          <w:szCs w:val="28"/>
        </w:rPr>
        <w:t xml:space="preserve">.3.5. Оказать содействие в материальном обеспечении оздоровительных лагерей с дневным пребыванием детей и профильных формирований, привлечении финансовых средств из различных источников на организацию каникулярного отдыха детей на территории поселения, в том числе трудоустройство несовершеннолетних. </w:t>
      </w:r>
    </w:p>
    <w:p w:rsidR="00D66D1B" w:rsidRDefault="00D66D1B" w:rsidP="00CA416C">
      <w:pPr>
        <w:pStyle w:val="BodyText"/>
        <w:tabs>
          <w:tab w:val="left" w:pos="720"/>
          <w:tab w:val="left" w:pos="1560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–  2014</w:t>
      </w:r>
      <w:r w:rsidRPr="0010582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66D1B" w:rsidRPr="0010582F" w:rsidRDefault="00D66D1B" w:rsidP="00CA416C">
      <w:pPr>
        <w:pStyle w:val="BodyText"/>
        <w:tabs>
          <w:tab w:val="left" w:pos="720"/>
          <w:tab w:val="left" w:pos="1560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Pr="0010582F" w:rsidRDefault="00D66D1B" w:rsidP="00CA416C">
      <w:pPr>
        <w:pStyle w:val="BodyText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Pr="0010582F">
        <w:rPr>
          <w:rFonts w:ascii="Times New Roman" w:hAnsi="Times New Roman" w:cs="Times New Roman"/>
          <w:sz w:val="28"/>
          <w:szCs w:val="28"/>
        </w:rPr>
        <w:t xml:space="preserve">.3.6. Обеспечить   участие   учреждений   культуры   в       организации </w:t>
      </w:r>
    </w:p>
    <w:p w:rsidR="00D66D1B" w:rsidRPr="0010582F" w:rsidRDefault="00D66D1B" w:rsidP="00CA416C">
      <w:pPr>
        <w:pStyle w:val="BodyText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82F">
        <w:rPr>
          <w:rFonts w:ascii="Times New Roman" w:hAnsi="Times New Roman" w:cs="Times New Roman"/>
          <w:sz w:val="28"/>
          <w:szCs w:val="28"/>
        </w:rPr>
        <w:t>работы с детьми в каникулярный период, организацию творческих объединений детей.</w:t>
      </w:r>
    </w:p>
    <w:p w:rsidR="00D66D1B" w:rsidRPr="0010582F" w:rsidRDefault="00D66D1B" w:rsidP="00CA416C">
      <w:pPr>
        <w:pStyle w:val="BodyText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82F">
        <w:rPr>
          <w:rFonts w:ascii="Times New Roman" w:hAnsi="Times New Roman" w:cs="Times New Roman"/>
          <w:sz w:val="28"/>
          <w:szCs w:val="28"/>
        </w:rPr>
        <w:tab/>
        <w:t>Срок – каникулярный перио</w:t>
      </w:r>
      <w:r>
        <w:rPr>
          <w:rFonts w:ascii="Times New Roman" w:hAnsi="Times New Roman" w:cs="Times New Roman"/>
          <w:sz w:val="28"/>
          <w:szCs w:val="28"/>
        </w:rPr>
        <w:t>д 2014</w:t>
      </w:r>
      <w:r w:rsidRPr="0010582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66D1B" w:rsidRPr="0010582F" w:rsidRDefault="00D66D1B" w:rsidP="00CA416C">
      <w:pPr>
        <w:pStyle w:val="BodyText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Pr="0010582F">
        <w:rPr>
          <w:rFonts w:ascii="Times New Roman" w:hAnsi="Times New Roman" w:cs="Times New Roman"/>
          <w:sz w:val="28"/>
          <w:szCs w:val="28"/>
        </w:rPr>
        <w:t>.3.7. Провести  работы  по  благоустройству  спортивных  площадок и сооружений, детских городков  на территории поселения.</w:t>
      </w:r>
    </w:p>
    <w:p w:rsidR="00D66D1B" w:rsidRPr="0010582F" w:rsidRDefault="00D66D1B" w:rsidP="00CA416C">
      <w:pPr>
        <w:pStyle w:val="BodyText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- до 30 мая 2014</w:t>
      </w:r>
      <w:r w:rsidRPr="0010582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66D1B" w:rsidRPr="0010582F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Pr="0010582F">
        <w:rPr>
          <w:rFonts w:ascii="Times New Roman" w:hAnsi="Times New Roman" w:cs="Times New Roman"/>
          <w:sz w:val="28"/>
          <w:szCs w:val="28"/>
        </w:rPr>
        <w:t>.4. Отделу Министерства внутренних дел России по району имени  Лазо Хабаровского края (Воропаев А.А.) обеспечить охрану общественного   порядка и проведение мероприятий по обеспечению безопасности жизни и здоровья детей в период работы оздоровительных лагерей с дневным пребыванием.</w:t>
      </w:r>
    </w:p>
    <w:p w:rsidR="00D66D1B" w:rsidRPr="0010582F" w:rsidRDefault="00D66D1B" w:rsidP="00CA416C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– каникулярный период 2014</w:t>
      </w:r>
      <w:r w:rsidRPr="0010582F">
        <w:rPr>
          <w:rFonts w:ascii="Times New Roman" w:hAnsi="Times New Roman" w:cs="Times New Roman"/>
          <w:sz w:val="28"/>
          <w:szCs w:val="28"/>
        </w:rPr>
        <w:t xml:space="preserve"> года.</w:t>
      </w:r>
      <w:r w:rsidRPr="0010582F">
        <w:rPr>
          <w:rFonts w:ascii="Times New Roman" w:hAnsi="Times New Roman" w:cs="Times New Roman"/>
          <w:sz w:val="28"/>
          <w:szCs w:val="28"/>
        </w:rPr>
        <w:tab/>
      </w:r>
    </w:p>
    <w:p w:rsidR="00D66D1B" w:rsidRPr="0010582F" w:rsidRDefault="00D66D1B" w:rsidP="00CA416C">
      <w:pPr>
        <w:pStyle w:val="BodyText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82F">
        <w:rPr>
          <w:rFonts w:ascii="Times New Roman" w:hAnsi="Times New Roman" w:cs="Times New Roman"/>
          <w:sz w:val="28"/>
          <w:szCs w:val="28"/>
        </w:rPr>
        <w:tab/>
      </w:r>
      <w:r w:rsidRPr="000B5D8A">
        <w:rPr>
          <w:rFonts w:ascii="Times New Roman" w:hAnsi="Times New Roman" w:cs="Times New Roman"/>
          <w:sz w:val="28"/>
          <w:szCs w:val="28"/>
        </w:rPr>
        <w:t>6. Контроль за исполнением  настоящего  постановления  возложить на заместителя главы администрации муниципального района по социальным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Матвееву Т.А.</w:t>
      </w:r>
    </w:p>
    <w:p w:rsidR="00D66D1B" w:rsidRPr="0010582F" w:rsidRDefault="00D66D1B" w:rsidP="00CA416C">
      <w:pPr>
        <w:pStyle w:val="BodyText2"/>
        <w:jc w:val="both"/>
      </w:pPr>
      <w:r>
        <w:tab/>
        <w:t>7</w:t>
      </w:r>
      <w:r w:rsidRPr="0010582F">
        <w:t>. Настоящее постановление вступает в силу после его официального опубликования.</w:t>
      </w:r>
    </w:p>
    <w:p w:rsidR="00D66D1B" w:rsidRPr="0010582F" w:rsidRDefault="00D66D1B" w:rsidP="00CA416C">
      <w:pPr>
        <w:pStyle w:val="BodyText2"/>
        <w:jc w:val="both"/>
      </w:pPr>
    </w:p>
    <w:p w:rsidR="00D66D1B" w:rsidRDefault="00D66D1B" w:rsidP="001E6A24">
      <w:pPr>
        <w:pStyle w:val="BodyText2"/>
        <w:spacing w:line="240" w:lineRule="exact"/>
        <w:jc w:val="both"/>
      </w:pPr>
      <w:r>
        <w:t xml:space="preserve">И.о. главы администрации </w:t>
      </w:r>
    </w:p>
    <w:p w:rsidR="00D66D1B" w:rsidRPr="0010582F" w:rsidRDefault="00D66D1B" w:rsidP="001E6A24">
      <w:pPr>
        <w:pStyle w:val="BodyText2"/>
        <w:spacing w:line="240" w:lineRule="exact"/>
        <w:jc w:val="both"/>
      </w:pPr>
      <w:r>
        <w:t>муниципального района</w:t>
      </w:r>
      <w:r>
        <w:tab/>
      </w:r>
      <w:r>
        <w:tab/>
      </w:r>
      <w:r>
        <w:tab/>
      </w:r>
      <w:r>
        <w:tab/>
      </w:r>
      <w:r>
        <w:tab/>
        <w:t xml:space="preserve">              Л.В. Пушистова</w:t>
      </w:r>
    </w:p>
    <w:p w:rsidR="00D66D1B" w:rsidRPr="0010582F" w:rsidRDefault="00D66D1B" w:rsidP="001E6A24">
      <w:pPr>
        <w:pStyle w:val="BodyText2"/>
        <w:spacing w:line="240" w:lineRule="exact"/>
        <w:jc w:val="both"/>
      </w:pPr>
    </w:p>
    <w:p w:rsidR="00D66D1B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CA4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66D1B" w:rsidRPr="001B3AA9" w:rsidRDefault="00D66D1B" w:rsidP="001B3AA9">
      <w:pPr>
        <w:rPr>
          <w:rFonts w:ascii="Times New Roman" w:hAnsi="Times New Roman" w:cs="Times New Roman"/>
          <w:sz w:val="28"/>
          <w:szCs w:val="28"/>
        </w:rPr>
      </w:pPr>
    </w:p>
    <w:p w:rsidR="00D66D1B" w:rsidRPr="001B3AA9" w:rsidRDefault="00D66D1B" w:rsidP="001B3AA9">
      <w:pPr>
        <w:rPr>
          <w:rFonts w:ascii="Times New Roman" w:hAnsi="Times New Roman" w:cs="Times New Roman"/>
          <w:sz w:val="28"/>
          <w:szCs w:val="28"/>
        </w:rPr>
      </w:pPr>
    </w:p>
    <w:p w:rsidR="00D66D1B" w:rsidRDefault="00D66D1B" w:rsidP="001B3AA9">
      <w:pPr>
        <w:rPr>
          <w:rFonts w:ascii="Times New Roman" w:hAnsi="Times New Roman" w:cs="Times New Roman"/>
          <w:sz w:val="28"/>
          <w:szCs w:val="28"/>
        </w:rPr>
      </w:pPr>
    </w:p>
    <w:p w:rsidR="00D66D1B" w:rsidRPr="001B3AA9" w:rsidRDefault="00D66D1B" w:rsidP="001B3AA9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D66D1B" w:rsidRPr="001B3AA9" w:rsidSect="00333AB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D1B" w:rsidRDefault="00D66D1B" w:rsidP="00333ABE">
      <w:pPr>
        <w:spacing w:after="0" w:line="240" w:lineRule="auto"/>
      </w:pPr>
      <w:r>
        <w:separator/>
      </w:r>
    </w:p>
  </w:endnote>
  <w:endnote w:type="continuationSeparator" w:id="0">
    <w:p w:rsidR="00D66D1B" w:rsidRDefault="00D66D1B" w:rsidP="0033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D1B" w:rsidRDefault="00D66D1B" w:rsidP="00333ABE">
      <w:pPr>
        <w:spacing w:after="0" w:line="240" w:lineRule="auto"/>
      </w:pPr>
      <w:r>
        <w:separator/>
      </w:r>
    </w:p>
  </w:footnote>
  <w:footnote w:type="continuationSeparator" w:id="0">
    <w:p w:rsidR="00D66D1B" w:rsidRDefault="00D66D1B" w:rsidP="0033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D1B" w:rsidRDefault="00D66D1B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D66D1B" w:rsidRDefault="00D66D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753FD"/>
    <w:multiLevelType w:val="singleLevel"/>
    <w:tmpl w:val="BF64D9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3501DD1"/>
    <w:multiLevelType w:val="multilevel"/>
    <w:tmpl w:val="DEB69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BA97E42"/>
    <w:multiLevelType w:val="multilevel"/>
    <w:tmpl w:val="3A0C477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2C66"/>
    <w:rsid w:val="00001EDB"/>
    <w:rsid w:val="0001388E"/>
    <w:rsid w:val="00046F5B"/>
    <w:rsid w:val="00052E0D"/>
    <w:rsid w:val="0005565E"/>
    <w:rsid w:val="00055B18"/>
    <w:rsid w:val="00062D63"/>
    <w:rsid w:val="000B5D8A"/>
    <w:rsid w:val="0010582F"/>
    <w:rsid w:val="00196A9E"/>
    <w:rsid w:val="001B3AA9"/>
    <w:rsid w:val="001B51FC"/>
    <w:rsid w:val="001E6A24"/>
    <w:rsid w:val="002016BC"/>
    <w:rsid w:val="00281B75"/>
    <w:rsid w:val="002A523C"/>
    <w:rsid w:val="002B2971"/>
    <w:rsid w:val="002E67D1"/>
    <w:rsid w:val="00333ABE"/>
    <w:rsid w:val="00346B85"/>
    <w:rsid w:val="003A343E"/>
    <w:rsid w:val="003B23CC"/>
    <w:rsid w:val="00496F9C"/>
    <w:rsid w:val="004A6CE0"/>
    <w:rsid w:val="0053035B"/>
    <w:rsid w:val="00560783"/>
    <w:rsid w:val="005617D0"/>
    <w:rsid w:val="005F3B79"/>
    <w:rsid w:val="00632106"/>
    <w:rsid w:val="00645E37"/>
    <w:rsid w:val="006657C2"/>
    <w:rsid w:val="00690EE4"/>
    <w:rsid w:val="006C581B"/>
    <w:rsid w:val="0070644C"/>
    <w:rsid w:val="008C537D"/>
    <w:rsid w:val="008E0422"/>
    <w:rsid w:val="00944067"/>
    <w:rsid w:val="009E1796"/>
    <w:rsid w:val="009E38ED"/>
    <w:rsid w:val="00A57961"/>
    <w:rsid w:val="00A84BF7"/>
    <w:rsid w:val="00A94C34"/>
    <w:rsid w:val="00AA13C1"/>
    <w:rsid w:val="00AA638D"/>
    <w:rsid w:val="00AF5B80"/>
    <w:rsid w:val="00B200B4"/>
    <w:rsid w:val="00BB2FB8"/>
    <w:rsid w:val="00C10110"/>
    <w:rsid w:val="00C42393"/>
    <w:rsid w:val="00C47211"/>
    <w:rsid w:val="00CA394A"/>
    <w:rsid w:val="00CA416C"/>
    <w:rsid w:val="00D46398"/>
    <w:rsid w:val="00D66D1B"/>
    <w:rsid w:val="00DA4032"/>
    <w:rsid w:val="00E07FC5"/>
    <w:rsid w:val="00E134B6"/>
    <w:rsid w:val="00E23735"/>
    <w:rsid w:val="00E3181D"/>
    <w:rsid w:val="00E517F1"/>
    <w:rsid w:val="00E912D8"/>
    <w:rsid w:val="00F46551"/>
    <w:rsid w:val="00F666F0"/>
    <w:rsid w:val="00F7067D"/>
    <w:rsid w:val="00FE5DD6"/>
    <w:rsid w:val="00FF2C66"/>
    <w:rsid w:val="00FF4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B7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10582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0582F"/>
    <w:rPr>
      <w:rFonts w:ascii="Times New Roman" w:hAnsi="Times New Roman" w:cs="Times New Roman"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1058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0582F"/>
  </w:style>
  <w:style w:type="paragraph" w:styleId="BodyTextIndent2">
    <w:name w:val="Body Text Indent 2"/>
    <w:basedOn w:val="Normal"/>
    <w:link w:val="BodyTextIndent2Char"/>
    <w:uiPriority w:val="99"/>
    <w:semiHidden/>
    <w:rsid w:val="0010582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0582F"/>
  </w:style>
  <w:style w:type="paragraph" w:styleId="BodyTextIndent3">
    <w:name w:val="Body Text Indent 3"/>
    <w:basedOn w:val="Normal"/>
    <w:link w:val="BodyTextIndent3Char"/>
    <w:uiPriority w:val="99"/>
    <w:semiHidden/>
    <w:rsid w:val="0010582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10582F"/>
    <w:rPr>
      <w:sz w:val="16"/>
      <w:szCs w:val="16"/>
    </w:rPr>
  </w:style>
  <w:style w:type="paragraph" w:customStyle="1" w:styleId="1">
    <w:name w:val="заголовок 1"/>
    <w:basedOn w:val="Normal"/>
    <w:next w:val="Normal"/>
    <w:uiPriority w:val="99"/>
    <w:rsid w:val="0010582F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346B8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аголовок 2"/>
    <w:basedOn w:val="Normal"/>
    <w:next w:val="Normal"/>
    <w:uiPriority w:val="99"/>
    <w:rsid w:val="00346B8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заголовок 3"/>
    <w:basedOn w:val="Normal"/>
    <w:next w:val="Normal"/>
    <w:uiPriority w:val="99"/>
    <w:rsid w:val="00346B85"/>
    <w:pPr>
      <w:keepNext/>
      <w:autoSpaceDE w:val="0"/>
      <w:autoSpaceDN w:val="0"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eader">
    <w:name w:val="header"/>
    <w:basedOn w:val="Normal"/>
    <w:link w:val="HeaderChar"/>
    <w:uiPriority w:val="99"/>
    <w:rsid w:val="0033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33ABE"/>
  </w:style>
  <w:style w:type="paragraph" w:styleId="Footer">
    <w:name w:val="footer"/>
    <w:basedOn w:val="Normal"/>
    <w:link w:val="FooterChar"/>
    <w:uiPriority w:val="99"/>
    <w:rsid w:val="0033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33ABE"/>
  </w:style>
  <w:style w:type="paragraph" w:styleId="BalloonText">
    <w:name w:val="Balloon Text"/>
    <w:basedOn w:val="Normal"/>
    <w:link w:val="BalloonTextChar"/>
    <w:uiPriority w:val="99"/>
    <w:semiHidden/>
    <w:rsid w:val="00196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6A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352</TotalTime>
  <Pages>4</Pages>
  <Words>1084</Words>
  <Characters>6183</Characters>
  <Application>Microsoft Office Outlook</Application>
  <DocSecurity>0</DocSecurity>
  <Lines>0</Lines>
  <Paragraphs>0</Paragraphs>
  <ScaleCrop>false</ScaleCrop>
  <Company>Управление образования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специалист</cp:lastModifiedBy>
  <cp:revision>33</cp:revision>
  <cp:lastPrinted>2014-04-14T07:24:00Z</cp:lastPrinted>
  <dcterms:created xsi:type="dcterms:W3CDTF">2014-02-21T01:38:00Z</dcterms:created>
  <dcterms:modified xsi:type="dcterms:W3CDTF">2014-11-18T01:30:00Z</dcterms:modified>
</cp:coreProperties>
</file>